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25" w:rsidRPr="00C45938" w:rsidRDefault="00452725">
      <w:pPr>
        <w:rPr>
          <w:rFonts w:ascii="Times New Roman" w:hAnsi="Times New Roman"/>
          <w:b/>
          <w:i/>
          <w:sz w:val="40"/>
          <w:szCs w:val="40"/>
          <w:u w:val="single"/>
        </w:rPr>
      </w:pPr>
      <w:r w:rsidRPr="00C45938">
        <w:rPr>
          <w:rFonts w:ascii="Times New Roman" w:hAnsi="Times New Roman"/>
          <w:b/>
          <w:i/>
          <w:sz w:val="40"/>
          <w:szCs w:val="40"/>
          <w:u w:val="single"/>
        </w:rPr>
        <w:t>Výstup pro 5</w:t>
      </w:r>
      <w:r>
        <w:rPr>
          <w:rFonts w:ascii="Times New Roman" w:hAnsi="Times New Roman"/>
          <w:b/>
          <w:i/>
          <w:sz w:val="40"/>
          <w:szCs w:val="40"/>
          <w:u w:val="single"/>
        </w:rPr>
        <w:t>.</w:t>
      </w:r>
      <w:r w:rsidRPr="00C45938">
        <w:rPr>
          <w:rFonts w:ascii="Times New Roman" w:hAnsi="Times New Roman"/>
          <w:b/>
          <w:i/>
          <w:sz w:val="40"/>
          <w:szCs w:val="40"/>
          <w:u w:val="single"/>
        </w:rPr>
        <w:t xml:space="preserve"> třídu </w:t>
      </w:r>
    </w:p>
    <w:p w:rsidR="00452725" w:rsidRPr="00746D07" w:rsidRDefault="00452725">
      <w:pPr>
        <w:rPr>
          <w:rFonts w:ascii="Times New Roman" w:hAnsi="Times New Roman"/>
          <w:sz w:val="28"/>
          <w:szCs w:val="28"/>
        </w:rPr>
      </w:pPr>
    </w:p>
    <w:p w:rsidR="00452725" w:rsidRPr="00746D07" w:rsidRDefault="00452725">
      <w:pPr>
        <w:rPr>
          <w:rFonts w:ascii="Times New Roman" w:hAnsi="Times New Roman"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>Bezpečné ovládání počítače</w:t>
      </w:r>
      <w:r w:rsidRPr="00746D07">
        <w:rPr>
          <w:rFonts w:ascii="Times New Roman" w:hAnsi="Times New Roman"/>
          <w:sz w:val="28"/>
          <w:szCs w:val="28"/>
        </w:rPr>
        <w:t xml:space="preserve"> ( zapnout, vypnout,  přihlašování, odhlašování )</w:t>
      </w:r>
    </w:p>
    <w:p w:rsidR="00452725" w:rsidRPr="00746D07" w:rsidRDefault="00452725" w:rsidP="00746D07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Bezpečnost práce s počítačem</w:t>
      </w:r>
    </w:p>
    <w:p w:rsidR="00452725" w:rsidRPr="00746D07" w:rsidRDefault="00452725" w:rsidP="00746D07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Části počítače a vysvětlení pojmů hardware a software</w:t>
      </w:r>
    </w:p>
    <w:p w:rsidR="00452725" w:rsidRPr="00746D07" w:rsidRDefault="00452725" w:rsidP="00746D07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Zapnutí a vypnutí počítače a monitoru</w:t>
      </w:r>
    </w:p>
    <w:p w:rsidR="00452725" w:rsidRPr="00746D07" w:rsidRDefault="00452725" w:rsidP="00746D07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Přihlášení a odhlášení ze sítě</w:t>
      </w:r>
    </w:p>
    <w:p w:rsidR="00452725" w:rsidRPr="00746D07" w:rsidRDefault="00452725">
      <w:pPr>
        <w:rPr>
          <w:rFonts w:ascii="Times New Roman" w:hAnsi="Times New Roman"/>
          <w:sz w:val="28"/>
          <w:szCs w:val="28"/>
        </w:rPr>
      </w:pPr>
    </w:p>
    <w:p w:rsidR="00452725" w:rsidRDefault="00452725" w:rsidP="008F3D74">
      <w:pPr>
        <w:rPr>
          <w:rFonts w:ascii="Times New Roman" w:hAnsi="Times New Roman"/>
          <w:b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>Plocha</w:t>
      </w:r>
    </w:p>
    <w:p w:rsidR="00452725" w:rsidRDefault="00452725" w:rsidP="002D76F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složky</w:t>
      </w:r>
    </w:p>
    <w:p w:rsidR="00452725" w:rsidRDefault="00452725" w:rsidP="002D76F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nastavení pozadí</w:t>
      </w:r>
    </w:p>
    <w:p w:rsidR="00452725" w:rsidRDefault="00452725" w:rsidP="002D76F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nastavení plochy…</w:t>
      </w:r>
    </w:p>
    <w:p w:rsidR="00452725" w:rsidRPr="00746D07" w:rsidRDefault="00452725" w:rsidP="008F3D74">
      <w:pPr>
        <w:rPr>
          <w:rFonts w:ascii="Times New Roman" w:hAnsi="Times New Roman"/>
          <w:sz w:val="28"/>
          <w:szCs w:val="28"/>
        </w:rPr>
      </w:pPr>
    </w:p>
    <w:p w:rsidR="00452725" w:rsidRPr="002D76F6" w:rsidRDefault="00452725">
      <w:pPr>
        <w:rPr>
          <w:rFonts w:ascii="Times New Roman" w:hAnsi="Times New Roman"/>
          <w:b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 xml:space="preserve">Výukové programy </w:t>
      </w:r>
    </w:p>
    <w:p w:rsidR="00452725" w:rsidRPr="00C45938" w:rsidRDefault="00452725" w:rsidP="00C45938">
      <w:pPr>
        <w:rPr>
          <w:rFonts w:ascii="Times New Roman" w:hAnsi="Times New Roman"/>
          <w:b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 xml:space="preserve">Textový editor Word  </w:t>
      </w:r>
    </w:p>
    <w:p w:rsidR="00452725" w:rsidRPr="00746D07" w:rsidRDefault="00452725" w:rsidP="00746D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edituje text v souboru</w:t>
      </w:r>
    </w:p>
    <w:p w:rsidR="00452725" w:rsidRPr="00746D07" w:rsidRDefault="00452725" w:rsidP="00746D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kopíruje, přesouvá text v rámci dokumentu</w:t>
      </w:r>
    </w:p>
    <w:p w:rsidR="00452725" w:rsidRPr="00746D07" w:rsidRDefault="00452725" w:rsidP="00351B0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kopíruje text a obrázky z jednoho dokumentu do druhého</w:t>
      </w:r>
    </w:p>
    <w:p w:rsidR="00452725" w:rsidRPr="00746D07" w:rsidRDefault="00452725" w:rsidP="00746D0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 xml:space="preserve">bezpečné ovládání klávesnice – velká písmena , capslock, numerická klávesnice, </w:t>
      </w:r>
    </w:p>
    <w:p w:rsidR="00452725" w:rsidRPr="00746D07" w:rsidRDefault="00452725" w:rsidP="00746D0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 xml:space="preserve">psaní znaků např. ň, ď  </w:t>
      </w:r>
    </w:p>
    <w:p w:rsidR="00452725" w:rsidRPr="00746D07" w:rsidRDefault="00452725" w:rsidP="00746D0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seznámení s tabulkami</w:t>
      </w:r>
    </w:p>
    <w:p w:rsidR="00452725" w:rsidRDefault="00452725" w:rsidP="00746D0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seznámení s</w:t>
      </w:r>
      <w:r>
        <w:rPr>
          <w:rFonts w:ascii="Times New Roman" w:hAnsi="Times New Roman"/>
          <w:sz w:val="28"/>
          <w:szCs w:val="28"/>
        </w:rPr>
        <w:t> </w:t>
      </w:r>
      <w:r w:rsidRPr="00746D07">
        <w:rPr>
          <w:rFonts w:ascii="Times New Roman" w:hAnsi="Times New Roman"/>
          <w:sz w:val="28"/>
          <w:szCs w:val="28"/>
        </w:rPr>
        <w:t>tiskem</w:t>
      </w:r>
    </w:p>
    <w:p w:rsidR="00452725" w:rsidRPr="00746D07" w:rsidRDefault="00452725" w:rsidP="00746D07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jiné textové editory</w:t>
      </w:r>
    </w:p>
    <w:p w:rsidR="00452725" w:rsidRPr="00746D07" w:rsidRDefault="00452725" w:rsidP="00087E4A">
      <w:pPr>
        <w:pStyle w:val="ListParagraph"/>
        <w:rPr>
          <w:rFonts w:ascii="Times New Roman" w:hAnsi="Times New Roman"/>
          <w:sz w:val="28"/>
          <w:szCs w:val="28"/>
        </w:rPr>
      </w:pPr>
    </w:p>
    <w:p w:rsidR="00452725" w:rsidRPr="00C45938" w:rsidRDefault="00452725" w:rsidP="00C45938">
      <w:pPr>
        <w:rPr>
          <w:rFonts w:ascii="Times New Roman" w:hAnsi="Times New Roman"/>
          <w:b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>Grafický editor – Malování</w:t>
      </w:r>
    </w:p>
    <w:p w:rsidR="00452725" w:rsidRPr="00746D07" w:rsidRDefault="00452725" w:rsidP="008F3D74">
      <w:pPr>
        <w:rPr>
          <w:rFonts w:ascii="Times New Roman" w:hAnsi="Times New Roman"/>
          <w:sz w:val="28"/>
          <w:szCs w:val="28"/>
        </w:rPr>
      </w:pPr>
      <w:r w:rsidRPr="00C45938">
        <w:rPr>
          <w:rFonts w:ascii="Times New Roman" w:hAnsi="Times New Roman"/>
          <w:b/>
          <w:sz w:val="28"/>
          <w:szCs w:val="28"/>
        </w:rPr>
        <w:t>Malování</w:t>
      </w:r>
      <w:r w:rsidRPr="00746D07">
        <w:rPr>
          <w:rFonts w:ascii="Times New Roman" w:hAnsi="Times New Roman"/>
          <w:sz w:val="28"/>
          <w:szCs w:val="28"/>
        </w:rPr>
        <w:t xml:space="preserve"> – různé grafické editory</w:t>
      </w:r>
    </w:p>
    <w:p w:rsidR="00452725" w:rsidRPr="00746D07" w:rsidRDefault="00452725" w:rsidP="00746D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používá nástroje programu</w:t>
      </w:r>
    </w:p>
    <w:p w:rsidR="00452725" w:rsidRPr="00746D07" w:rsidRDefault="00452725" w:rsidP="00746D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vkládá text do obrázku</w:t>
      </w:r>
    </w:p>
    <w:p w:rsidR="00452725" w:rsidRPr="00746D07" w:rsidRDefault="00452725" w:rsidP="00746D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obrázek uloží, otevře jej znovu a uloží změny</w:t>
      </w:r>
    </w:p>
    <w:p w:rsidR="00452725" w:rsidRPr="00746D07" w:rsidRDefault="00452725" w:rsidP="00746D07">
      <w:pPr>
        <w:ind w:left="720"/>
        <w:rPr>
          <w:rFonts w:ascii="Times New Roman" w:hAnsi="Times New Roman"/>
          <w:sz w:val="28"/>
          <w:szCs w:val="28"/>
        </w:rPr>
      </w:pPr>
    </w:p>
    <w:p w:rsidR="00452725" w:rsidRPr="00746D07" w:rsidRDefault="00452725" w:rsidP="00746D07">
      <w:pPr>
        <w:rPr>
          <w:rFonts w:ascii="Times New Roman" w:hAnsi="Times New Roman"/>
          <w:b/>
          <w:sz w:val="28"/>
          <w:szCs w:val="28"/>
        </w:rPr>
      </w:pPr>
      <w:r w:rsidRPr="00746D07">
        <w:rPr>
          <w:rFonts w:ascii="Times New Roman" w:hAnsi="Times New Roman"/>
          <w:b/>
          <w:sz w:val="28"/>
          <w:szCs w:val="28"/>
        </w:rPr>
        <w:t>Internet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 w:rsidRPr="00746D07">
        <w:rPr>
          <w:rFonts w:ascii="Times New Roman" w:hAnsi="Times New Roman"/>
          <w:b/>
          <w:sz w:val="28"/>
          <w:szCs w:val="28"/>
        </w:rPr>
        <w:t xml:space="preserve"> WWW  </w:t>
      </w:r>
    </w:p>
    <w:p w:rsidR="00452725" w:rsidRPr="00746D07" w:rsidRDefault="00452725" w:rsidP="00746D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zná význam pojmu internet</w:t>
      </w:r>
    </w:p>
    <w:p w:rsidR="00452725" w:rsidRPr="00746D07" w:rsidRDefault="00452725" w:rsidP="00746D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ví, kdy internet vznikl a zná jeho základní služby</w:t>
      </w:r>
    </w:p>
    <w:p w:rsidR="00452725" w:rsidRPr="00746D07" w:rsidRDefault="00452725" w:rsidP="00746D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spustí program Internet Explorer</w:t>
      </w:r>
    </w:p>
    <w:p w:rsidR="00452725" w:rsidRPr="00746D07" w:rsidRDefault="00452725" w:rsidP="00746D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zná základní způsoby navigace a vyhledávání v prohlížeči (hypertext, portály s databázemi odkazů, klíčová slova ve vyhledávačích)</w:t>
      </w:r>
    </w:p>
    <w:p w:rsidR="00452725" w:rsidRPr="00746D07" w:rsidRDefault="00452725" w:rsidP="00746D07">
      <w:p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Vyhledávání informací, web</w:t>
      </w:r>
    </w:p>
    <w:p w:rsidR="00452725" w:rsidRPr="00746D07" w:rsidRDefault="00452725" w:rsidP="00746D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pod vedením učitele navštěvuje stránky vhodné pro svou věkovou kategorii</w:t>
      </w:r>
    </w:p>
    <w:p w:rsidR="00452725" w:rsidRPr="00746D07" w:rsidRDefault="00452725" w:rsidP="00746D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na webu vyhledá stránku o určitém tématu</w:t>
      </w:r>
    </w:p>
    <w:p w:rsidR="00452725" w:rsidRPr="00746D07" w:rsidRDefault="00452725" w:rsidP="00746D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ukládá text a obrázky do souboru</w:t>
      </w:r>
    </w:p>
    <w:p w:rsidR="00452725" w:rsidRPr="00746D07" w:rsidRDefault="00452725" w:rsidP="00E1011D">
      <w:pPr>
        <w:pStyle w:val="ListParagraph"/>
        <w:rPr>
          <w:rFonts w:ascii="Times New Roman" w:hAnsi="Times New Roman"/>
          <w:sz w:val="28"/>
          <w:szCs w:val="28"/>
        </w:rPr>
      </w:pPr>
    </w:p>
    <w:p w:rsidR="00452725" w:rsidRPr="00746D07" w:rsidRDefault="00452725" w:rsidP="008F3D74">
      <w:p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b/>
          <w:sz w:val="28"/>
          <w:szCs w:val="28"/>
        </w:rPr>
        <w:t xml:space="preserve">Emaily </w:t>
      </w:r>
      <w:r w:rsidRPr="00746D07">
        <w:rPr>
          <w:rFonts w:ascii="Times New Roman" w:hAnsi="Times New Roman"/>
          <w:sz w:val="28"/>
          <w:szCs w:val="28"/>
        </w:rPr>
        <w:t>– založení ( s rodiči doporučuji na seznamu)</w:t>
      </w:r>
    </w:p>
    <w:p w:rsidR="00452725" w:rsidRPr="00746D07" w:rsidRDefault="00452725" w:rsidP="00746D07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Ovládání schránky posílání, mazání, odstraňování spamu…</w:t>
      </w:r>
      <w:bookmarkStart w:id="0" w:name="_GoBack"/>
      <w:bookmarkEnd w:id="0"/>
    </w:p>
    <w:p w:rsidR="00452725" w:rsidRPr="00746D07" w:rsidRDefault="00452725" w:rsidP="00746D07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Elektronická pošta zřizuje si a udržuje si emailovou schránku na veřejném serveru</w:t>
      </w:r>
    </w:p>
    <w:p w:rsidR="00452725" w:rsidRPr="00746D07" w:rsidRDefault="00452725" w:rsidP="00746D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46D07">
        <w:rPr>
          <w:rFonts w:ascii="Times New Roman" w:hAnsi="Times New Roman"/>
          <w:sz w:val="28"/>
          <w:szCs w:val="28"/>
        </w:rPr>
        <w:t>odesílá a přijímá elektronické zprávy</w:t>
      </w:r>
    </w:p>
    <w:p w:rsidR="00452725" w:rsidRPr="00746D07" w:rsidRDefault="00452725">
      <w:pPr>
        <w:rPr>
          <w:rFonts w:ascii="Times New Roman" w:hAnsi="Times New Roman"/>
          <w:sz w:val="28"/>
          <w:szCs w:val="28"/>
        </w:rPr>
      </w:pPr>
    </w:p>
    <w:sectPr w:rsidR="00452725" w:rsidRPr="00746D07" w:rsidSect="00D3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EC6"/>
    <w:multiLevelType w:val="hybridMultilevel"/>
    <w:tmpl w:val="D84EC6F0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A0342"/>
    <w:multiLevelType w:val="hybridMultilevel"/>
    <w:tmpl w:val="46D4B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55B3C"/>
    <w:multiLevelType w:val="hybridMultilevel"/>
    <w:tmpl w:val="6FEE9BD6"/>
    <w:lvl w:ilvl="0" w:tplc="5C0CBA3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D10DC7"/>
    <w:multiLevelType w:val="hybridMultilevel"/>
    <w:tmpl w:val="6012198E"/>
    <w:lvl w:ilvl="0" w:tplc="040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25304B2E"/>
    <w:multiLevelType w:val="hybridMultilevel"/>
    <w:tmpl w:val="CD8AAF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8568DE"/>
    <w:multiLevelType w:val="hybridMultilevel"/>
    <w:tmpl w:val="C38A1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A258B"/>
    <w:multiLevelType w:val="hybridMultilevel"/>
    <w:tmpl w:val="1A00E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B22E2"/>
    <w:multiLevelType w:val="hybridMultilevel"/>
    <w:tmpl w:val="FCE0B0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CBA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B35C28"/>
    <w:multiLevelType w:val="hybridMultilevel"/>
    <w:tmpl w:val="465EFBE2"/>
    <w:lvl w:ilvl="0" w:tplc="5C0CBA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61665D43"/>
    <w:multiLevelType w:val="hybridMultilevel"/>
    <w:tmpl w:val="E7987892"/>
    <w:lvl w:ilvl="0" w:tplc="52DC28A0">
      <w:numFmt w:val="bullet"/>
      <w:lvlText w:val="-"/>
      <w:lvlJc w:val="left"/>
      <w:pPr>
        <w:ind w:left="4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666870E8"/>
    <w:multiLevelType w:val="hybridMultilevel"/>
    <w:tmpl w:val="9F7242D2"/>
    <w:lvl w:ilvl="0" w:tplc="5C0CBA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CBA7177"/>
    <w:multiLevelType w:val="hybridMultilevel"/>
    <w:tmpl w:val="2B829D1C"/>
    <w:lvl w:ilvl="0" w:tplc="A59493F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866145"/>
    <w:multiLevelType w:val="hybridMultilevel"/>
    <w:tmpl w:val="E3247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60FE5"/>
    <w:multiLevelType w:val="hybridMultilevel"/>
    <w:tmpl w:val="0FDA703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3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CEA"/>
    <w:rsid w:val="00087E4A"/>
    <w:rsid w:val="002D76F6"/>
    <w:rsid w:val="00351B09"/>
    <w:rsid w:val="00363CEA"/>
    <w:rsid w:val="00452725"/>
    <w:rsid w:val="00496891"/>
    <w:rsid w:val="00555B63"/>
    <w:rsid w:val="00675A65"/>
    <w:rsid w:val="00746D07"/>
    <w:rsid w:val="008F3D74"/>
    <w:rsid w:val="00AC3DF3"/>
    <w:rsid w:val="00C45938"/>
    <w:rsid w:val="00D366A5"/>
    <w:rsid w:val="00E1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6A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0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209</Words>
  <Characters>1238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Anglie</dc:creator>
  <cp:keywords/>
  <dc:description/>
  <cp:lastModifiedBy>ucitel</cp:lastModifiedBy>
  <cp:revision>7</cp:revision>
  <cp:lastPrinted>2016-02-15T11:31:00Z</cp:lastPrinted>
  <dcterms:created xsi:type="dcterms:W3CDTF">2016-02-15T10:03:00Z</dcterms:created>
  <dcterms:modified xsi:type="dcterms:W3CDTF">2016-02-15T11:31:00Z</dcterms:modified>
</cp:coreProperties>
</file>